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EE8D2" w14:textId="1FED335A" w:rsidR="005013F3" w:rsidRDefault="00820296" w:rsidP="0798348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bookmarkStart w:id="0" w:name="_GoBack"/>
      <w:bookmarkEnd w:id="0"/>
      <w:r w:rsidRPr="07983481">
        <w:rPr>
          <w:rStyle w:val="normaltextrun"/>
          <w:b/>
          <w:bCs/>
          <w:sz w:val="28"/>
          <w:szCs w:val="28"/>
        </w:rPr>
        <w:t>Latvijas Investīciju un attīstības aģentūra</w:t>
      </w:r>
      <w:r w:rsidRPr="07983481">
        <w:rPr>
          <w:rStyle w:val="scxw95445270"/>
          <w:b/>
          <w:bCs/>
          <w:sz w:val="28"/>
          <w:szCs w:val="28"/>
        </w:rPr>
        <w:t> </w:t>
      </w:r>
      <w:r>
        <w:br/>
      </w:r>
      <w:r w:rsidR="005013F3" w:rsidRPr="07983481">
        <w:rPr>
          <w:rStyle w:val="normaltextrun"/>
          <w:b/>
          <w:bCs/>
          <w:sz w:val="28"/>
          <w:szCs w:val="28"/>
        </w:rPr>
        <w:t>RIS3 jomas “</w:t>
      </w:r>
      <w:r w:rsidR="00B82472" w:rsidRPr="00B82472">
        <w:rPr>
          <w:rStyle w:val="normaltextrun"/>
          <w:b/>
          <w:bCs/>
          <w:sz w:val="28"/>
          <w:szCs w:val="28"/>
        </w:rPr>
        <w:t>Biomedicīna, medicīnas tehnoloģijas, farmācija</w:t>
      </w:r>
      <w:r w:rsidR="005013F3" w:rsidRPr="07983481">
        <w:rPr>
          <w:rStyle w:val="normaltextrun"/>
          <w:b/>
          <w:bCs/>
          <w:sz w:val="28"/>
          <w:szCs w:val="28"/>
        </w:rPr>
        <w:t>”</w:t>
      </w:r>
      <w:r w:rsidR="007C0C64">
        <w:rPr>
          <w:rStyle w:val="normaltextrun"/>
          <w:b/>
          <w:bCs/>
          <w:sz w:val="28"/>
          <w:szCs w:val="28"/>
        </w:rPr>
        <w:t xml:space="preserve"> vadības grupas</w:t>
      </w:r>
    </w:p>
    <w:p w14:paraId="4589912B" w14:textId="4449F6F8" w:rsidR="00820296" w:rsidRDefault="00820296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 w:rsidRPr="002F34A6">
        <w:rPr>
          <w:rStyle w:val="normaltextrun"/>
          <w:b/>
          <w:bCs/>
          <w:sz w:val="28"/>
          <w:szCs w:val="28"/>
        </w:rPr>
        <w:t>Sēdes protokols Nr.</w:t>
      </w:r>
      <w:r w:rsidR="002F4832">
        <w:rPr>
          <w:rStyle w:val="normaltextrun"/>
          <w:b/>
          <w:bCs/>
          <w:sz w:val="28"/>
          <w:szCs w:val="28"/>
        </w:rPr>
        <w:t>2</w:t>
      </w:r>
      <w:r w:rsidRPr="002F34A6">
        <w:rPr>
          <w:rStyle w:val="normaltextrun"/>
          <w:b/>
          <w:bCs/>
          <w:sz w:val="28"/>
          <w:szCs w:val="28"/>
        </w:rPr>
        <w:t>.</w:t>
      </w:r>
      <w:r>
        <w:rPr>
          <w:rStyle w:val="scxw95445270"/>
          <w:b/>
          <w:bCs/>
        </w:rPr>
        <w:t> </w:t>
      </w:r>
      <w:r>
        <w:rPr>
          <w:b/>
          <w:bCs/>
        </w:rPr>
        <w:br/>
      </w:r>
    </w:p>
    <w:p w14:paraId="3AC7C5DE" w14:textId="1CFEBBB4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</w:p>
    <w:p w14:paraId="7373AB00" w14:textId="77777777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4992FCE1" w14:textId="55EA2DCE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norises vieta un laiks:</w:t>
      </w:r>
      <w:r>
        <w:rPr>
          <w:rStyle w:val="eop"/>
        </w:rPr>
        <w:t> </w:t>
      </w:r>
    </w:p>
    <w:p w14:paraId="13EC271C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6FC30E9" w14:textId="37017C65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</w:t>
      </w:r>
      <w:r w:rsidR="00704CE3">
        <w:rPr>
          <w:rStyle w:val="normaltextrun"/>
          <w:i/>
          <w:iCs/>
        </w:rPr>
        <w:t xml:space="preserve"> 2022.gada </w:t>
      </w:r>
      <w:r w:rsidR="00B82472">
        <w:rPr>
          <w:rStyle w:val="normaltextrun"/>
          <w:i/>
          <w:iCs/>
        </w:rPr>
        <w:t>1.decembrī</w:t>
      </w:r>
      <w:r w:rsidR="00221E1F">
        <w:rPr>
          <w:rStyle w:val="normaltextrun"/>
          <w:i/>
          <w:iCs/>
        </w:rPr>
        <w:t>,</w:t>
      </w:r>
      <w:r w:rsidR="00704CE3">
        <w:rPr>
          <w:rStyle w:val="normaltextrun"/>
          <w:i/>
          <w:iCs/>
        </w:rPr>
        <w:t xml:space="preserve"> plkst.</w:t>
      </w:r>
      <w:r w:rsidRPr="07983481">
        <w:rPr>
          <w:rStyle w:val="normaltextrun"/>
          <w:i/>
          <w:iCs/>
        </w:rPr>
        <w:t xml:space="preserve"> 1</w:t>
      </w:r>
      <w:r w:rsidR="6BE7EE1D" w:rsidRPr="07983481">
        <w:rPr>
          <w:rStyle w:val="normaltextrun"/>
          <w:i/>
          <w:iCs/>
        </w:rPr>
        <w:t>0</w:t>
      </w:r>
      <w:r w:rsidRPr="07983481">
        <w:rPr>
          <w:rStyle w:val="normaltextrun"/>
          <w:i/>
          <w:iCs/>
        </w:rPr>
        <w:t>:00</w:t>
      </w:r>
      <w:r w:rsidRPr="07983481">
        <w:rPr>
          <w:rStyle w:val="eop"/>
        </w:rPr>
        <w:t> </w:t>
      </w:r>
    </w:p>
    <w:p w14:paraId="79DE6217" w14:textId="65A50688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6F87370" w14:textId="77777777" w:rsidR="009D6162" w:rsidRDefault="009D6162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C00C1DF" w14:textId="047155F9" w:rsidR="00820296" w:rsidRDefault="00820296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Sēdē piedalās:</w:t>
      </w:r>
      <w:r>
        <w:rPr>
          <w:rStyle w:val="eop"/>
        </w:rPr>
        <w:t> </w:t>
      </w:r>
    </w:p>
    <w:p w14:paraId="0AFBF379" w14:textId="77777777" w:rsidR="009D6162" w:rsidRDefault="009D6162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41A43CE" w14:textId="6756277E" w:rsidR="00820296" w:rsidRPr="00B82472" w:rsidRDefault="00683AD5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18"/>
          <w:szCs w:val="18"/>
        </w:rPr>
      </w:pPr>
      <w:r w:rsidRPr="00E618CE">
        <w:rPr>
          <w:rStyle w:val="normaltextrun"/>
        </w:rPr>
        <w:t>Samanta Budrecka</w:t>
      </w:r>
      <w:r w:rsidR="00820296" w:rsidRPr="00E618CE">
        <w:rPr>
          <w:rStyle w:val="normaltextrun"/>
        </w:rPr>
        <w:t>  - LR Ekonomikas ministrija,</w:t>
      </w:r>
      <w:r w:rsidR="00820296" w:rsidRPr="00E618CE">
        <w:rPr>
          <w:rStyle w:val="eop"/>
        </w:rPr>
        <w:t> </w:t>
      </w:r>
    </w:p>
    <w:p w14:paraId="3971D075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Dagnija Butāne – </w:t>
      </w:r>
      <w:r w:rsidRPr="00A21D1E">
        <w:rPr>
          <w:rStyle w:val="normaltextrun"/>
        </w:rPr>
        <w:t>LR Izglītības un zinātnes ministrija</w:t>
      </w:r>
    </w:p>
    <w:p w14:paraId="5E56F26B" w14:textId="43C75472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Inese Kaupere – LR Veselības ministrija</w:t>
      </w:r>
    </w:p>
    <w:p w14:paraId="50FF7A72" w14:textId="6832595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Agrita Kiopa – Rīgas Stradiņa Universitāte</w:t>
      </w:r>
    </w:p>
    <w:p w14:paraId="6E9A482D" w14:textId="4A29E52E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lastRenderedPageBreak/>
        <w:t>Liene Ņikitina-Zaķe – Rīgas Stradiņa Universitāte</w:t>
      </w:r>
    </w:p>
    <w:p w14:paraId="0EF235DD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 xml:space="preserve">Osvalds Pugovičs – </w:t>
      </w:r>
      <w:r w:rsidRPr="00974A15">
        <w:rPr>
          <w:rStyle w:val="eop"/>
        </w:rPr>
        <w:t>Latvijas Organiskās sintēzes institūts</w:t>
      </w:r>
    </w:p>
    <w:p w14:paraId="7D090785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Aigars Jirgensons – </w:t>
      </w:r>
      <w:r w:rsidRPr="00974A15">
        <w:rPr>
          <w:rStyle w:val="eop"/>
        </w:rPr>
        <w:t>Latvijas Organiskās sintēzes institūts</w:t>
      </w:r>
    </w:p>
    <w:p w14:paraId="5E7267E9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Egīls Einārs Jurševics – </w:t>
      </w:r>
      <w:r w:rsidRPr="006623EE">
        <w:rPr>
          <w:rStyle w:val="normaltextrun"/>
        </w:rPr>
        <w:t>Latvijas Ķīmijas un farmācijas uzņēmēju asociācija</w:t>
      </w:r>
      <w:r>
        <w:rPr>
          <w:rStyle w:val="normaltextrun"/>
        </w:rPr>
        <w:t xml:space="preserve"> </w:t>
      </w:r>
    </w:p>
    <w:p w14:paraId="66093361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Vitālijs Skrīvelis – </w:t>
      </w:r>
      <w:r w:rsidRPr="006623EE">
        <w:rPr>
          <w:rStyle w:val="normaltextrun"/>
        </w:rPr>
        <w:t>Latvijas Ķīmijas un farmācijas uzņēmēju asociācija</w:t>
      </w:r>
      <w:r>
        <w:rPr>
          <w:rStyle w:val="normaltextrun"/>
        </w:rPr>
        <w:t xml:space="preserve"> </w:t>
      </w:r>
    </w:p>
    <w:p w14:paraId="0A04F2FF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Nils Rostoks – </w:t>
      </w:r>
      <w:r w:rsidRPr="006623EE">
        <w:rPr>
          <w:rStyle w:val="normaltextrun"/>
        </w:rPr>
        <w:t>Latvijas Biomedicīnas pētījumu un studiju centrs</w:t>
      </w:r>
    </w:p>
    <w:p w14:paraId="7AEAE38B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Ansis Pekšs – </w:t>
      </w:r>
      <w:r w:rsidRPr="006623EE">
        <w:rPr>
          <w:rStyle w:val="normaltextrun"/>
        </w:rPr>
        <w:t>Latvijas dzīvības zinātņu nozares attīstības klasteris</w:t>
      </w:r>
    </w:p>
    <w:p w14:paraId="20285391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Zanda Jurjāne – </w:t>
      </w:r>
      <w:r w:rsidRPr="006623EE">
        <w:rPr>
          <w:rStyle w:val="normaltextrun"/>
        </w:rPr>
        <w:t>Latvijas dzīvības zinātņu nozares attīstības klasteris</w:t>
      </w:r>
    </w:p>
    <w:p w14:paraId="6F35F226" w14:textId="7EF623C6" w:rsidR="00B82472" w:rsidRP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Annamarija Grava – Farmācijas, biomedicīnas un medicīnas tehnoloģiju kompetences centrs</w:t>
      </w:r>
    </w:p>
    <w:p w14:paraId="1454C5B7" w14:textId="7E1CD536" w:rsidR="00312481" w:rsidRPr="00E618CE" w:rsidRDefault="00312481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18"/>
          <w:szCs w:val="18"/>
        </w:rPr>
      </w:pPr>
      <w:r w:rsidRPr="00E618CE">
        <w:rPr>
          <w:rStyle w:val="eop"/>
        </w:rPr>
        <w:t xml:space="preserve">Inta Raiena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690CCB16" w14:textId="0BB9490B" w:rsidR="00820296" w:rsidRPr="00E618CE" w:rsidRDefault="00061DB3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normaltextrun"/>
        </w:rPr>
        <w:t>Ivars Krafts</w:t>
      </w:r>
      <w:r w:rsidR="00820296" w:rsidRPr="00E618CE">
        <w:rPr>
          <w:rStyle w:val="normaltextrun"/>
        </w:rPr>
        <w:t xml:space="preserve">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114177B0" w14:textId="56BCC3D8" w:rsidR="00D92E49" w:rsidRPr="00E618CE" w:rsidRDefault="00D92E49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eop"/>
        </w:rPr>
        <w:t xml:space="preserve">Kārlis Ketners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535C2F4B" w14:textId="38E35218" w:rsidR="00061DB3" w:rsidRPr="00E618CE" w:rsidRDefault="00797B05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eop"/>
        </w:rPr>
        <w:t xml:space="preserve">Svetlana Lampiga-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2AD7EF53" w14:textId="0D5B9E1C" w:rsidR="00820296" w:rsidRPr="00E618CE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E618CE">
        <w:rPr>
          <w:rStyle w:val="eop"/>
        </w:rPr>
        <w:t> </w:t>
      </w:r>
    </w:p>
    <w:p w14:paraId="3904FEF2" w14:textId="2B3BEC7D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</w:rPr>
        <w:t xml:space="preserve">Sēdi vada un protokolē: </w:t>
      </w:r>
      <w:r w:rsidR="00B82472">
        <w:rPr>
          <w:rStyle w:val="normaltextrun"/>
        </w:rPr>
        <w:t>Kārlis Ketners</w:t>
      </w:r>
      <w:r w:rsidRPr="07983481">
        <w:rPr>
          <w:rStyle w:val="normaltextrun"/>
        </w:rPr>
        <w:t xml:space="preserve"> –</w:t>
      </w:r>
      <w:r w:rsidR="00A936DE">
        <w:rPr>
          <w:rStyle w:val="normaltextrun"/>
        </w:rPr>
        <w:t xml:space="preserve"> </w:t>
      </w:r>
      <w:r w:rsidRPr="07983481">
        <w:rPr>
          <w:rStyle w:val="normaltextrun"/>
        </w:rPr>
        <w:t>Latvijas Investīciju un attīstības aģentūra</w:t>
      </w:r>
      <w:r w:rsidRPr="07983481">
        <w:rPr>
          <w:rStyle w:val="eop"/>
        </w:rPr>
        <w:t> </w:t>
      </w:r>
    </w:p>
    <w:p w14:paraId="3E0413E8" w14:textId="212BAEFF" w:rsidR="005F76F4" w:rsidRDefault="006255A9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Sēde tiek ierakstīta</w:t>
      </w:r>
      <w:r w:rsidR="00115E7E">
        <w:rPr>
          <w:rStyle w:val="eop"/>
        </w:rPr>
        <w:t xml:space="preserve"> un protokolēta</w:t>
      </w:r>
      <w:r w:rsidR="00FC5BDB">
        <w:rPr>
          <w:rStyle w:val="eop"/>
        </w:rPr>
        <w:t>, protokoli tiek publicēti</w:t>
      </w:r>
      <w:r w:rsidR="006E4D51">
        <w:rPr>
          <w:rStyle w:val="eop"/>
        </w:rPr>
        <w:t xml:space="preserve"> atvērtai lietošanai</w:t>
      </w:r>
      <w:r w:rsidR="00FC5BDB">
        <w:rPr>
          <w:rStyle w:val="eop"/>
        </w:rPr>
        <w:t xml:space="preserve"> LIAA mājas lapā. </w:t>
      </w:r>
    </w:p>
    <w:p w14:paraId="6E001CF0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2FF87B6" w14:textId="77777777" w:rsidR="00356B90" w:rsidRDefault="00356B90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300731E" w14:textId="68BC4972" w:rsidR="00356B90" w:rsidRPr="002E3BD2" w:rsidRDefault="00356B90" w:rsidP="00356B9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i/>
          <w:iCs/>
        </w:rPr>
      </w:pPr>
      <w:r w:rsidRPr="002E3BD2">
        <w:rPr>
          <w:rStyle w:val="eop"/>
          <w:i/>
          <w:iCs/>
        </w:rPr>
        <w:t xml:space="preserve">No </w:t>
      </w:r>
      <w:r w:rsidR="00B82472">
        <w:rPr>
          <w:rStyle w:val="eop"/>
          <w:i/>
          <w:iCs/>
        </w:rPr>
        <w:t>9</w:t>
      </w:r>
      <w:r w:rsidRPr="002E3BD2">
        <w:rPr>
          <w:rStyle w:val="eop"/>
          <w:i/>
          <w:iCs/>
        </w:rPr>
        <w:t xml:space="preserve"> balsstiesīgo Vadības grupas dalībniek</w:t>
      </w:r>
      <w:r w:rsidR="00CA29B8">
        <w:rPr>
          <w:rStyle w:val="eop"/>
          <w:i/>
          <w:iCs/>
        </w:rPr>
        <w:t>iem</w:t>
      </w:r>
      <w:r w:rsidRPr="002E3BD2">
        <w:rPr>
          <w:rStyle w:val="eop"/>
          <w:i/>
          <w:iCs/>
        </w:rPr>
        <w:t xml:space="preserve"> sēdē piedalās – </w:t>
      </w:r>
      <w:r w:rsidR="00B82472">
        <w:rPr>
          <w:rStyle w:val="eop"/>
          <w:i/>
          <w:iCs/>
        </w:rPr>
        <w:t>9</w:t>
      </w:r>
      <w:r w:rsidRPr="002E3BD2">
        <w:rPr>
          <w:rStyle w:val="eop"/>
          <w:i/>
          <w:iCs/>
        </w:rPr>
        <w:t xml:space="preserve"> balsstiesīgie dalībnieki.</w:t>
      </w:r>
    </w:p>
    <w:p w14:paraId="19D2B1EC" w14:textId="77777777" w:rsidR="00356B90" w:rsidRDefault="00356B90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FB561CF" w14:textId="7EB81D67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darba kārtība:</w:t>
      </w:r>
      <w:r>
        <w:rPr>
          <w:rStyle w:val="eop"/>
        </w:rPr>
        <w:t> </w:t>
      </w:r>
    </w:p>
    <w:p w14:paraId="784CFE50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0E9529F" w14:textId="77777777" w:rsidR="00327CF8" w:rsidRPr="002E3BD2" w:rsidRDefault="00327CF8" w:rsidP="00327CF8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40" w:firstLine="0"/>
        <w:jc w:val="both"/>
        <w:textAlignment w:val="baseline"/>
      </w:pPr>
      <w:r w:rsidRPr="002E3BD2">
        <w:rPr>
          <w:rStyle w:val="normaltextrun"/>
        </w:rPr>
        <w:t>Vadības grupas priekšsēdētāja un priekšsēdētāja vietnieka velēšanas,</w:t>
      </w:r>
      <w:r w:rsidRPr="002E3BD2">
        <w:rPr>
          <w:rStyle w:val="eop"/>
        </w:rPr>
        <w:t> </w:t>
      </w:r>
    </w:p>
    <w:p w14:paraId="72137BCB" w14:textId="205D9769" w:rsidR="00327CF8" w:rsidRDefault="00327CF8" w:rsidP="00327CF8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40" w:firstLine="0"/>
        <w:jc w:val="both"/>
        <w:textAlignment w:val="baseline"/>
        <w:rPr>
          <w:rStyle w:val="eop"/>
        </w:rPr>
      </w:pPr>
      <w:r w:rsidRPr="002E3BD2">
        <w:rPr>
          <w:rStyle w:val="normaltextrun"/>
        </w:rPr>
        <w:t>Stratēģijas 2027.g. un Rīcības plāna 2023.g. projektu apspriešana,</w:t>
      </w:r>
      <w:r w:rsidRPr="002E3BD2">
        <w:rPr>
          <w:rStyle w:val="eop"/>
        </w:rPr>
        <w:t> </w:t>
      </w:r>
    </w:p>
    <w:p w14:paraId="41865449" w14:textId="595C56C0" w:rsidR="00B82472" w:rsidRPr="002E3BD2" w:rsidRDefault="00B82472" w:rsidP="00327CF8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40" w:firstLine="0"/>
        <w:jc w:val="both"/>
        <w:textAlignment w:val="baseline"/>
      </w:pPr>
      <w:r>
        <w:rPr>
          <w:rStyle w:val="normaltextrun"/>
        </w:rPr>
        <w:t>Vienošanās par nākamas sēdes datumu un laiku.</w:t>
      </w:r>
    </w:p>
    <w:p w14:paraId="167FAE98" w14:textId="0E4E105C" w:rsidR="005F76F4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63D65669" w14:textId="77777777" w:rsidR="00CC3A26" w:rsidRPr="0094472E" w:rsidRDefault="00CC3A2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  <w:sz w:val="6"/>
          <w:szCs w:val="6"/>
        </w:rPr>
      </w:pPr>
    </w:p>
    <w:p w14:paraId="1B127636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78B53D57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64F1878A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3C564504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7A2FDD9D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11563F1E" w14:textId="54A2875D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Darba kārtības jautājumu apspriešanas gaita</w:t>
      </w:r>
      <w:r>
        <w:rPr>
          <w:rStyle w:val="eop"/>
        </w:rPr>
        <w:t> </w:t>
      </w:r>
    </w:p>
    <w:p w14:paraId="7BF90188" w14:textId="77777777" w:rsidR="005F76F4" w:rsidRDefault="005F76F4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DE76347" w14:textId="77777777" w:rsidR="004C757E" w:rsidRPr="002E3BD2" w:rsidRDefault="004C757E" w:rsidP="004C757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b/>
          <w:bCs/>
        </w:rPr>
      </w:pPr>
      <w:r w:rsidRPr="002E3BD2">
        <w:rPr>
          <w:rStyle w:val="normaltextrun"/>
          <w:b/>
          <w:bCs/>
        </w:rPr>
        <w:t>1. Jautājums. Vadības grupas priekšsēdētāja un priekšsēdētāja vietnieka velēšanas</w:t>
      </w:r>
    </w:p>
    <w:p w14:paraId="30D8A676" w14:textId="2CC8BD77" w:rsidR="004C757E" w:rsidRPr="002E3BD2" w:rsidRDefault="00B82472" w:rsidP="004C757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</w:rPr>
      </w:pPr>
      <w:r>
        <w:rPr>
          <w:rStyle w:val="normaltextrun"/>
        </w:rPr>
        <w:lastRenderedPageBreak/>
        <w:t xml:space="preserve">Kārlis Ketners </w:t>
      </w:r>
      <w:r w:rsidR="004C757E" w:rsidRPr="002E3BD2">
        <w:rPr>
          <w:rStyle w:val="normaltextrun"/>
        </w:rPr>
        <w:t xml:space="preserve">uzsāk Vadības grupas sēdi. Vadības grupas sēde pēc dalībnieku piekrišanas tiek ierakstīta. </w:t>
      </w:r>
    </w:p>
    <w:p w14:paraId="0B434CB3" w14:textId="77777777" w:rsidR="002F4FD3" w:rsidRPr="002E3BD2" w:rsidRDefault="002F4FD3" w:rsidP="002F4FD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</w:rPr>
      </w:pPr>
    </w:p>
    <w:p w14:paraId="2FE22401" w14:textId="77777777" w:rsidR="002F4FD3" w:rsidRPr="002E3BD2" w:rsidRDefault="002F4FD3" w:rsidP="002F4FD3">
      <w:pPr>
        <w:pStyle w:val="paragraph"/>
        <w:spacing w:before="0" w:beforeAutospacing="0" w:after="0" w:afterAutospacing="0" w:line="276" w:lineRule="auto"/>
        <w:jc w:val="both"/>
        <w:textAlignment w:val="baseline"/>
      </w:pPr>
      <w:r w:rsidRPr="002E3BD2">
        <w:rPr>
          <w:rStyle w:val="normaltextrun"/>
          <w:b/>
          <w:bCs/>
        </w:rPr>
        <w:t xml:space="preserve">1.1. </w:t>
      </w:r>
      <w:r w:rsidRPr="002E3BD2">
        <w:rPr>
          <w:b/>
          <w:bCs/>
        </w:rPr>
        <w:t>Vadības grupas sēdes dalībnieki tiek informēti par vēlēšanu procesu</w:t>
      </w:r>
      <w:r w:rsidRPr="002E3BD2">
        <w:t xml:space="preserve"> un Vadības grupas priekšsēdētāju pienākumiem:</w:t>
      </w:r>
    </w:p>
    <w:p w14:paraId="118BFDF4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  <w:u w:val="single"/>
        </w:rPr>
      </w:pPr>
      <w:r w:rsidRPr="002E3BD2">
        <w:rPr>
          <w:sz w:val="24"/>
          <w:u w:val="single"/>
        </w:rPr>
        <w:t>1.Vadības grupas priekšsēdētājs, sadarbojoties ar LIAA:</w:t>
      </w:r>
    </w:p>
    <w:p w14:paraId="429A26F9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  <w:u w:val="single"/>
        </w:rPr>
      </w:pPr>
      <w:r w:rsidRPr="002E3BD2">
        <w:rPr>
          <w:sz w:val="24"/>
        </w:rPr>
        <w:t>- plāno un organizē Vadības grupas darbu un nodrošina Vadības grupas uzdevumu izpildi;</w:t>
      </w:r>
    </w:p>
    <w:p w14:paraId="2ED5F42D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  <w:u w:val="single"/>
        </w:rPr>
      </w:pPr>
      <w:r w:rsidRPr="002E3BD2">
        <w:rPr>
          <w:sz w:val="24"/>
        </w:rPr>
        <w:t>- sasauc Vadības grupas sēdes klātienē vai attālināti vismaz 2 reizes gadā, par to informējot Vadības grupas dalībniekus vismaz 5 darba dienas pirms sēdes sākuma.</w:t>
      </w:r>
    </w:p>
    <w:p w14:paraId="61053464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  <w:u w:val="single"/>
        </w:rPr>
      </w:pPr>
      <w:r w:rsidRPr="002E3BD2">
        <w:rPr>
          <w:sz w:val="24"/>
          <w:u w:val="single"/>
        </w:rPr>
        <w:t>2.Vadības grupas priekšsēdētājs:</w:t>
      </w:r>
    </w:p>
    <w:p w14:paraId="1FB7DC90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</w:rPr>
      </w:pPr>
      <w:r w:rsidRPr="002E3BD2">
        <w:rPr>
          <w:sz w:val="24"/>
        </w:rPr>
        <w:t>- apstiprina Vadības grupas sēžu darba kārtību;</w:t>
      </w:r>
    </w:p>
    <w:p w14:paraId="6B9539EE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</w:rPr>
      </w:pPr>
      <w:r w:rsidRPr="002E3BD2">
        <w:rPr>
          <w:sz w:val="24"/>
        </w:rPr>
        <w:t>- izvērtē Vadības grupu dalībnieku deleģēto pārstāvju iesniegtos priekšlikums un lemj par papildu jautājumu iekļaušanu Vadības grupas sēdes darba kārtībā;</w:t>
      </w:r>
    </w:p>
    <w:p w14:paraId="56DC5373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</w:rPr>
      </w:pPr>
      <w:r w:rsidRPr="002E3BD2">
        <w:rPr>
          <w:sz w:val="24"/>
        </w:rPr>
        <w:t>- pēc savas iniciatīvas vai vismaz 2 Vadības grupas dalībnieku deleģēto pārstāvju priekšlikuma uzaicina ekspertus ar padomdevēja tiesībām piedalīties Vadības grupas sēdē;</w:t>
      </w:r>
    </w:p>
    <w:p w14:paraId="5D7A4382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</w:rPr>
      </w:pPr>
      <w:r w:rsidRPr="002E3BD2">
        <w:rPr>
          <w:sz w:val="24"/>
        </w:rPr>
        <w:t>- ierosina organizēt balsošanu jautājumos, kuros Vadības grupai jāpieņem lēmums;</w:t>
      </w:r>
    </w:p>
    <w:p w14:paraId="367CBF2C" w14:textId="77777777" w:rsidR="002F4FD3" w:rsidRPr="002E3BD2" w:rsidRDefault="002F4FD3" w:rsidP="002F4FD3">
      <w:pPr>
        <w:suppressAutoHyphens/>
        <w:autoSpaceDN w:val="0"/>
        <w:spacing w:after="0" w:line="276" w:lineRule="auto"/>
        <w:ind w:firstLine="0"/>
        <w:rPr>
          <w:sz w:val="24"/>
        </w:rPr>
      </w:pPr>
      <w:r w:rsidRPr="002E3BD2">
        <w:rPr>
          <w:sz w:val="24"/>
        </w:rPr>
        <w:lastRenderedPageBreak/>
        <w:t>- pēc vismaz 3 Vadības grupas dalībnieku deleģēto pārstāvju priekšlikuma iesniedz lūgumu LIAA direktoram par Vadības grupas sastāva paplašināšanu ar papildus dalībnieku.</w:t>
      </w:r>
    </w:p>
    <w:p w14:paraId="6ABED8DE" w14:textId="77777777" w:rsidR="002F4FD3" w:rsidRPr="002E3BD2" w:rsidRDefault="002F4FD3" w:rsidP="002F4FD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</w:rPr>
      </w:pPr>
    </w:p>
    <w:p w14:paraId="3692AD57" w14:textId="697A2ADF" w:rsidR="002F4FD3" w:rsidRPr="002E3BD2" w:rsidRDefault="002F4FD3" w:rsidP="002F4FD3">
      <w:pPr>
        <w:pStyle w:val="ListParagraph"/>
        <w:numPr>
          <w:ilvl w:val="1"/>
          <w:numId w:val="8"/>
        </w:numPr>
        <w:suppressAutoHyphens/>
        <w:autoSpaceDN w:val="0"/>
        <w:spacing w:after="0" w:line="276" w:lineRule="auto"/>
        <w:ind w:left="0" w:hanging="11"/>
        <w:rPr>
          <w:sz w:val="24"/>
        </w:rPr>
      </w:pPr>
      <w:r w:rsidRPr="002E3BD2">
        <w:rPr>
          <w:b/>
          <w:bCs/>
          <w:sz w:val="24"/>
        </w:rPr>
        <w:t>Vadības grupas priekšsēdētāja vēlēšanas</w:t>
      </w:r>
      <w:r w:rsidRPr="002E3BD2">
        <w:rPr>
          <w:sz w:val="24"/>
        </w:rPr>
        <w:t xml:space="preserve">. </w:t>
      </w:r>
      <w:r w:rsidR="00BF7A17">
        <w:rPr>
          <w:sz w:val="24"/>
        </w:rPr>
        <w:t>V</w:t>
      </w:r>
      <w:r w:rsidR="009305B2">
        <w:rPr>
          <w:sz w:val="24"/>
        </w:rPr>
        <w:t xml:space="preserve">itālijs Skrīvelis </w:t>
      </w:r>
      <w:r w:rsidR="00AF5E6C">
        <w:rPr>
          <w:sz w:val="24"/>
        </w:rPr>
        <w:t>izvirza</w:t>
      </w:r>
      <w:r w:rsidR="00B635DD">
        <w:rPr>
          <w:sz w:val="24"/>
        </w:rPr>
        <w:t xml:space="preserve"> priekšsēdētāja kandidatūrai </w:t>
      </w:r>
      <w:r w:rsidR="009305B2">
        <w:rPr>
          <w:sz w:val="24"/>
        </w:rPr>
        <w:t>Osvaldu Pugoviču. Osvalds Pugovičs</w:t>
      </w:r>
      <w:r w:rsidR="003B15DB">
        <w:rPr>
          <w:sz w:val="24"/>
        </w:rPr>
        <w:t xml:space="preserve"> uztur savu kandidatūru.</w:t>
      </w:r>
      <w:r w:rsidRPr="002E3BD2">
        <w:rPr>
          <w:sz w:val="24"/>
        </w:rPr>
        <w:t xml:space="preserve"> Citi dalībnieki netika nominēti vai izvirzījuši savu kandidatūru. </w:t>
      </w:r>
      <w:r w:rsidR="009305B2">
        <w:rPr>
          <w:sz w:val="24"/>
        </w:rPr>
        <w:t>Kārlis Ketners</w:t>
      </w:r>
      <w:r w:rsidRPr="002E3BD2">
        <w:rPr>
          <w:sz w:val="24"/>
        </w:rPr>
        <w:t xml:space="preserve"> ierosina balsošanu par </w:t>
      </w:r>
      <w:r w:rsidR="009305B2">
        <w:rPr>
          <w:sz w:val="24"/>
        </w:rPr>
        <w:t xml:space="preserve">Osvalda Pugoviča </w:t>
      </w:r>
      <w:r w:rsidRPr="002E3BD2">
        <w:rPr>
          <w:sz w:val="24"/>
        </w:rPr>
        <w:t>ievēlēšanu:</w:t>
      </w:r>
      <w:r w:rsidR="00082DB2">
        <w:rPr>
          <w:sz w:val="24"/>
        </w:rPr>
        <w:t xml:space="preserve"> </w:t>
      </w:r>
    </w:p>
    <w:p w14:paraId="549C3513" w14:textId="77777777" w:rsidR="009305B2" w:rsidRPr="009305B2" w:rsidRDefault="009305B2" w:rsidP="009305B2">
      <w:pPr>
        <w:spacing w:after="0" w:line="276" w:lineRule="auto"/>
        <w:ind w:left="1560" w:hanging="142"/>
        <w:rPr>
          <w:sz w:val="24"/>
        </w:rPr>
      </w:pPr>
      <w:r w:rsidRPr="009305B2">
        <w:rPr>
          <w:sz w:val="24"/>
        </w:rPr>
        <w:t>“Par”- 9 balsis</w:t>
      </w:r>
    </w:p>
    <w:p w14:paraId="07ACF88A" w14:textId="28FA740A" w:rsidR="009305B2" w:rsidRPr="009305B2" w:rsidRDefault="009305B2" w:rsidP="009305B2">
      <w:pPr>
        <w:spacing w:after="0" w:line="276" w:lineRule="auto"/>
        <w:ind w:left="1560" w:hanging="142"/>
        <w:rPr>
          <w:sz w:val="24"/>
        </w:rPr>
      </w:pPr>
      <w:r w:rsidRPr="009305B2">
        <w:rPr>
          <w:sz w:val="24"/>
        </w:rPr>
        <w:t>“</w:t>
      </w:r>
      <w:r>
        <w:rPr>
          <w:sz w:val="24"/>
        </w:rPr>
        <w:t>P</w:t>
      </w:r>
      <w:r w:rsidRPr="009305B2">
        <w:rPr>
          <w:sz w:val="24"/>
        </w:rPr>
        <w:t xml:space="preserve">ret”- 0 balsis </w:t>
      </w:r>
    </w:p>
    <w:p w14:paraId="7E2DDDE9" w14:textId="77777777" w:rsidR="009305B2" w:rsidRDefault="009305B2" w:rsidP="009305B2">
      <w:pPr>
        <w:spacing w:after="0" w:line="276" w:lineRule="auto"/>
        <w:ind w:left="1560" w:hanging="142"/>
        <w:rPr>
          <w:sz w:val="24"/>
        </w:rPr>
      </w:pPr>
      <w:r w:rsidRPr="009305B2">
        <w:rPr>
          <w:sz w:val="24"/>
        </w:rPr>
        <w:t>“Atturos” – 0 balss</w:t>
      </w:r>
    </w:p>
    <w:p w14:paraId="3F8E61E3" w14:textId="498E966E" w:rsidR="002F4FD3" w:rsidRPr="002E3BD2" w:rsidRDefault="002F4FD3" w:rsidP="009305B2">
      <w:pPr>
        <w:spacing w:after="0" w:line="276" w:lineRule="auto"/>
        <w:ind w:firstLine="0"/>
        <w:rPr>
          <w:b/>
          <w:bCs/>
          <w:sz w:val="24"/>
        </w:rPr>
      </w:pPr>
      <w:r w:rsidRPr="002E3BD2">
        <w:rPr>
          <w:b/>
          <w:bCs/>
          <w:sz w:val="24"/>
        </w:rPr>
        <w:t>Lēmums:</w:t>
      </w:r>
    </w:p>
    <w:p w14:paraId="544E0D4B" w14:textId="2A9F430F" w:rsidR="002F4FD3" w:rsidRDefault="0048250B" w:rsidP="002F4FD3">
      <w:pPr>
        <w:spacing w:after="0" w:line="276" w:lineRule="auto"/>
        <w:ind w:firstLine="0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Osvalds Pugovičs</w:t>
      </w:r>
      <w:r w:rsidR="002F4FD3" w:rsidRPr="002E3BD2">
        <w:rPr>
          <w:b/>
          <w:bCs/>
          <w:i/>
          <w:iCs/>
          <w:sz w:val="24"/>
        </w:rPr>
        <w:t xml:space="preserve"> vienbalsīgi tiek ievēlēt</w:t>
      </w:r>
      <w:r>
        <w:rPr>
          <w:b/>
          <w:bCs/>
          <w:i/>
          <w:iCs/>
          <w:sz w:val="24"/>
        </w:rPr>
        <w:t>s</w:t>
      </w:r>
      <w:r w:rsidR="002F4FD3" w:rsidRPr="002E3BD2">
        <w:rPr>
          <w:b/>
          <w:bCs/>
          <w:i/>
          <w:iCs/>
          <w:sz w:val="24"/>
        </w:rPr>
        <w:t xml:space="preserve"> par “</w:t>
      </w:r>
      <w:r w:rsidR="00BF7A17" w:rsidRPr="00BF7A17">
        <w:rPr>
          <w:b/>
          <w:bCs/>
          <w:i/>
          <w:iCs/>
          <w:sz w:val="24"/>
        </w:rPr>
        <w:t>Biomedicīna, medicīnas tehnoloģijas, farmācija</w:t>
      </w:r>
      <w:r w:rsidR="002F4FD3" w:rsidRPr="002E3BD2">
        <w:rPr>
          <w:b/>
          <w:bCs/>
          <w:i/>
          <w:iCs/>
          <w:sz w:val="24"/>
        </w:rPr>
        <w:t>” jomas Vadības grupas priekšsēdētāju.</w:t>
      </w:r>
    </w:p>
    <w:p w14:paraId="2BA689A4" w14:textId="77777777" w:rsidR="00416AC1" w:rsidRDefault="00416AC1" w:rsidP="002F4FD3">
      <w:pPr>
        <w:spacing w:after="0" w:line="276" w:lineRule="auto"/>
        <w:ind w:firstLine="0"/>
        <w:rPr>
          <w:b/>
          <w:bCs/>
          <w:i/>
          <w:iCs/>
          <w:sz w:val="24"/>
        </w:rPr>
      </w:pPr>
    </w:p>
    <w:p w14:paraId="4C76A68B" w14:textId="26CBB11F" w:rsidR="00416AC1" w:rsidRPr="002E3BD2" w:rsidRDefault="00416AC1" w:rsidP="009305B2">
      <w:pPr>
        <w:pStyle w:val="ListParagraph"/>
        <w:numPr>
          <w:ilvl w:val="1"/>
          <w:numId w:val="8"/>
        </w:numPr>
        <w:suppressAutoHyphens/>
        <w:autoSpaceDN w:val="0"/>
        <w:spacing w:after="0" w:line="256" w:lineRule="auto"/>
        <w:ind w:left="0" w:firstLine="0"/>
        <w:rPr>
          <w:sz w:val="24"/>
        </w:rPr>
      </w:pPr>
      <w:r w:rsidRPr="00416AC1">
        <w:rPr>
          <w:rStyle w:val="normaltextrun"/>
          <w:b/>
          <w:bCs/>
          <w:sz w:val="24"/>
          <w:lang w:eastAsia="lv-LV"/>
        </w:rPr>
        <w:t>Vadības grupas priekšsēdētāja vietnieka vēlēšanas</w:t>
      </w:r>
      <w:r w:rsidRPr="002E3BD2">
        <w:rPr>
          <w:rStyle w:val="normaltextrun"/>
          <w:sz w:val="24"/>
          <w:lang w:eastAsia="lv-LV"/>
        </w:rPr>
        <w:t xml:space="preserve">. </w:t>
      </w:r>
      <w:r w:rsidR="0048250B">
        <w:rPr>
          <w:sz w:val="24"/>
        </w:rPr>
        <w:t>Osvalds Pugovičs</w:t>
      </w:r>
      <w:r w:rsidRPr="002E3BD2">
        <w:rPr>
          <w:sz w:val="24"/>
        </w:rPr>
        <w:t xml:space="preserve"> </w:t>
      </w:r>
      <w:r w:rsidR="00F072AD">
        <w:rPr>
          <w:sz w:val="24"/>
        </w:rPr>
        <w:t>izvirza</w:t>
      </w:r>
      <w:r w:rsidRPr="002E3BD2">
        <w:rPr>
          <w:sz w:val="24"/>
        </w:rPr>
        <w:t xml:space="preserve"> Vadības grupas priekšsēdētāja</w:t>
      </w:r>
      <w:r w:rsidR="0048250B">
        <w:rPr>
          <w:sz w:val="24"/>
        </w:rPr>
        <w:t xml:space="preserve"> vietnieka</w:t>
      </w:r>
      <w:r w:rsidRPr="002E3BD2">
        <w:rPr>
          <w:sz w:val="24"/>
        </w:rPr>
        <w:t xml:space="preserve"> </w:t>
      </w:r>
      <w:r w:rsidR="00493339">
        <w:rPr>
          <w:sz w:val="24"/>
        </w:rPr>
        <w:t>amatam</w:t>
      </w:r>
      <w:r w:rsidRPr="002E3BD2">
        <w:rPr>
          <w:sz w:val="24"/>
        </w:rPr>
        <w:t xml:space="preserve"> </w:t>
      </w:r>
      <w:r w:rsidR="0048250B">
        <w:rPr>
          <w:sz w:val="24"/>
        </w:rPr>
        <w:t>Agritu Kiopu</w:t>
      </w:r>
      <w:r w:rsidRPr="002E3BD2">
        <w:rPr>
          <w:sz w:val="24"/>
        </w:rPr>
        <w:t xml:space="preserve">. </w:t>
      </w:r>
      <w:r w:rsidR="0048250B">
        <w:rPr>
          <w:sz w:val="24"/>
        </w:rPr>
        <w:t>Agrita Kiopa</w:t>
      </w:r>
      <w:r w:rsidRPr="002E3BD2">
        <w:rPr>
          <w:sz w:val="24"/>
        </w:rPr>
        <w:t xml:space="preserve"> iebildumu nav. </w:t>
      </w:r>
      <w:r w:rsidRPr="002E3BD2">
        <w:rPr>
          <w:sz w:val="24"/>
        </w:rPr>
        <w:lastRenderedPageBreak/>
        <w:t xml:space="preserve">Citi dalībnieki nav izvirzījuši savu kandidatūru. </w:t>
      </w:r>
      <w:r w:rsidR="0048250B">
        <w:rPr>
          <w:sz w:val="24"/>
        </w:rPr>
        <w:t xml:space="preserve">Kārlis Ketners </w:t>
      </w:r>
      <w:r w:rsidRPr="002E3BD2">
        <w:rPr>
          <w:sz w:val="24"/>
        </w:rPr>
        <w:t xml:space="preserve">ierosina balsošanu par </w:t>
      </w:r>
      <w:r w:rsidR="0048250B">
        <w:rPr>
          <w:sz w:val="24"/>
        </w:rPr>
        <w:t>Agritas Kiopas</w:t>
      </w:r>
      <w:r w:rsidR="00493339">
        <w:rPr>
          <w:sz w:val="24"/>
        </w:rPr>
        <w:t xml:space="preserve"> </w:t>
      </w:r>
      <w:r w:rsidRPr="002E3BD2">
        <w:rPr>
          <w:sz w:val="24"/>
        </w:rPr>
        <w:t>ievēlēšanu:</w:t>
      </w:r>
    </w:p>
    <w:p w14:paraId="7EDFEE8B" w14:textId="73EAEE3A" w:rsidR="00416AC1" w:rsidRPr="002E3BD2" w:rsidRDefault="00416AC1" w:rsidP="00416AC1">
      <w:pPr>
        <w:pStyle w:val="ListParagraph"/>
        <w:spacing w:after="0" w:line="276" w:lineRule="auto"/>
        <w:ind w:left="1152" w:firstLine="288"/>
        <w:rPr>
          <w:sz w:val="24"/>
        </w:rPr>
      </w:pPr>
      <w:r w:rsidRPr="002E3BD2">
        <w:rPr>
          <w:sz w:val="24"/>
        </w:rPr>
        <w:t xml:space="preserve">“Par”- </w:t>
      </w:r>
      <w:r w:rsidR="000B77FB">
        <w:rPr>
          <w:sz w:val="24"/>
        </w:rPr>
        <w:t>9</w:t>
      </w:r>
      <w:r w:rsidRPr="002E3BD2">
        <w:rPr>
          <w:sz w:val="24"/>
        </w:rPr>
        <w:t xml:space="preserve"> balsis</w:t>
      </w:r>
    </w:p>
    <w:p w14:paraId="6FCF58B5" w14:textId="3BA87B4A" w:rsidR="00416AC1" w:rsidRDefault="00416AC1" w:rsidP="00416AC1">
      <w:pPr>
        <w:pStyle w:val="ListParagraph"/>
        <w:spacing w:after="0" w:line="276" w:lineRule="auto"/>
        <w:ind w:left="1152" w:firstLine="288"/>
        <w:rPr>
          <w:sz w:val="24"/>
        </w:rPr>
      </w:pPr>
      <w:r w:rsidRPr="002E3BD2">
        <w:rPr>
          <w:sz w:val="24"/>
        </w:rPr>
        <w:t>“</w:t>
      </w:r>
      <w:r w:rsidR="009305B2">
        <w:rPr>
          <w:sz w:val="24"/>
        </w:rPr>
        <w:t>P</w:t>
      </w:r>
      <w:r w:rsidRPr="002E3BD2">
        <w:rPr>
          <w:sz w:val="24"/>
        </w:rPr>
        <w:t xml:space="preserve">ret”- 0 balsis </w:t>
      </w:r>
    </w:p>
    <w:p w14:paraId="2F869B72" w14:textId="6D0F5393" w:rsidR="000B77FB" w:rsidRPr="00E47A8A" w:rsidRDefault="000B77FB" w:rsidP="00416AC1">
      <w:pPr>
        <w:pStyle w:val="ListParagraph"/>
        <w:spacing w:after="0" w:line="276" w:lineRule="auto"/>
        <w:ind w:left="1152" w:firstLine="288"/>
        <w:rPr>
          <w:rStyle w:val="normaltextrun"/>
          <w:sz w:val="24"/>
        </w:rPr>
      </w:pPr>
      <w:r>
        <w:rPr>
          <w:sz w:val="24"/>
        </w:rPr>
        <w:t xml:space="preserve">“Atturos” – </w:t>
      </w:r>
      <w:r w:rsidR="0048250B">
        <w:rPr>
          <w:sz w:val="24"/>
        </w:rPr>
        <w:t>0</w:t>
      </w:r>
      <w:r>
        <w:rPr>
          <w:sz w:val="24"/>
        </w:rPr>
        <w:t xml:space="preserve"> balss</w:t>
      </w:r>
    </w:p>
    <w:p w14:paraId="7D29B498" w14:textId="77777777" w:rsidR="007C37F9" w:rsidRPr="002E3BD2" w:rsidRDefault="007C37F9" w:rsidP="007C37F9">
      <w:pPr>
        <w:spacing w:after="0" w:line="276" w:lineRule="auto"/>
        <w:ind w:firstLine="0"/>
        <w:rPr>
          <w:b/>
          <w:bCs/>
          <w:sz w:val="24"/>
        </w:rPr>
      </w:pPr>
      <w:r w:rsidRPr="002E3BD2">
        <w:rPr>
          <w:b/>
          <w:bCs/>
          <w:sz w:val="24"/>
        </w:rPr>
        <w:t>Lēmums:</w:t>
      </w:r>
    </w:p>
    <w:p w14:paraId="44023935" w14:textId="411A04E9" w:rsidR="007C37F9" w:rsidRPr="002E3BD2" w:rsidRDefault="009305B2" w:rsidP="007C37F9">
      <w:pPr>
        <w:spacing w:after="0" w:line="276" w:lineRule="auto"/>
        <w:ind w:firstLine="0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Agrita Kiopa</w:t>
      </w:r>
      <w:r w:rsidR="007C37F9" w:rsidRPr="002E3BD2">
        <w:rPr>
          <w:b/>
          <w:bCs/>
          <w:i/>
          <w:iCs/>
          <w:sz w:val="24"/>
        </w:rPr>
        <w:t xml:space="preserve"> vienbalsīgi tiek ievēlēt</w:t>
      </w:r>
      <w:r>
        <w:rPr>
          <w:b/>
          <w:bCs/>
          <w:i/>
          <w:iCs/>
          <w:sz w:val="24"/>
        </w:rPr>
        <w:t>a</w:t>
      </w:r>
      <w:r w:rsidR="007C37F9" w:rsidRPr="002E3BD2">
        <w:rPr>
          <w:b/>
          <w:bCs/>
          <w:i/>
          <w:iCs/>
          <w:sz w:val="24"/>
        </w:rPr>
        <w:t xml:space="preserve"> par “</w:t>
      </w:r>
      <w:r w:rsidR="0048250B" w:rsidRPr="0048250B">
        <w:rPr>
          <w:b/>
          <w:bCs/>
          <w:i/>
          <w:iCs/>
          <w:sz w:val="24"/>
        </w:rPr>
        <w:t>Biomedicīna, medicīnas tehnoloģijas, farmācija</w:t>
      </w:r>
      <w:r w:rsidR="007C37F9" w:rsidRPr="002E3BD2">
        <w:rPr>
          <w:b/>
          <w:bCs/>
          <w:i/>
          <w:iCs/>
          <w:sz w:val="24"/>
        </w:rPr>
        <w:t xml:space="preserve">” jomas Vadības grupas priekšsēdētāja </w:t>
      </w:r>
      <w:r w:rsidR="007C37F9">
        <w:rPr>
          <w:b/>
          <w:bCs/>
          <w:i/>
          <w:iCs/>
          <w:sz w:val="24"/>
        </w:rPr>
        <w:t>vietnieku</w:t>
      </w:r>
      <w:r w:rsidR="007C37F9" w:rsidRPr="002E3BD2">
        <w:rPr>
          <w:b/>
          <w:bCs/>
          <w:i/>
          <w:iCs/>
          <w:sz w:val="24"/>
        </w:rPr>
        <w:t>.</w:t>
      </w:r>
    </w:p>
    <w:p w14:paraId="75B8C551" w14:textId="77777777" w:rsidR="00416AC1" w:rsidRPr="002E3BD2" w:rsidRDefault="00416AC1" w:rsidP="002F4FD3">
      <w:pPr>
        <w:spacing w:after="0" w:line="276" w:lineRule="auto"/>
        <w:ind w:firstLine="0"/>
        <w:rPr>
          <w:b/>
          <w:bCs/>
          <w:i/>
          <w:iCs/>
          <w:sz w:val="24"/>
        </w:rPr>
      </w:pPr>
    </w:p>
    <w:p w14:paraId="321A5DD7" w14:textId="77777777" w:rsidR="00820296" w:rsidRDefault="00820296" w:rsidP="0082029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88EBF12" w14:textId="7FA0915F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2.Stratēģijas 2027.g. un Rīcības plāna 2023.g. </w:t>
      </w:r>
      <w:r w:rsidR="002E5574">
        <w:rPr>
          <w:rStyle w:val="normaltextrun"/>
          <w:b/>
          <w:bCs/>
        </w:rPr>
        <w:t>projekt</w:t>
      </w:r>
      <w:r w:rsidR="00263A7E">
        <w:rPr>
          <w:rStyle w:val="normaltextrun"/>
          <w:b/>
          <w:bCs/>
        </w:rPr>
        <w:t xml:space="preserve">u </w:t>
      </w:r>
      <w:r>
        <w:rPr>
          <w:rStyle w:val="normaltextrun"/>
          <w:b/>
          <w:bCs/>
        </w:rPr>
        <w:t>apspriešana</w:t>
      </w:r>
      <w:r>
        <w:rPr>
          <w:rStyle w:val="eop"/>
        </w:rPr>
        <w:t> </w:t>
      </w:r>
    </w:p>
    <w:p w14:paraId="28A7AF84" w14:textId="77777777" w:rsidR="00E1564F" w:rsidRDefault="009305B2" w:rsidP="00E1564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  <w:r>
        <w:rPr>
          <w:rStyle w:val="normaltextrun"/>
        </w:rPr>
        <w:t>Kārlis Ketners</w:t>
      </w:r>
      <w:r w:rsidR="00820296">
        <w:rPr>
          <w:rStyle w:val="normaltextrun"/>
        </w:rPr>
        <w:t xml:space="preserve"> iepazīstina Vadības grupas dalībniekus ar Jomas Stratēģijas un Rīcības plāna </w:t>
      </w:r>
      <w:r w:rsidR="002E5574">
        <w:rPr>
          <w:rStyle w:val="normaltextrun"/>
        </w:rPr>
        <w:t>projekt</w:t>
      </w:r>
      <w:r w:rsidR="00263A7E">
        <w:rPr>
          <w:rStyle w:val="normaltextrun"/>
        </w:rPr>
        <w:t>iem</w:t>
      </w:r>
      <w:r w:rsidR="003F10C6">
        <w:rPr>
          <w:rStyle w:val="normaltextrun"/>
        </w:rPr>
        <w:t>, tajā iestrādātajiem komentāriem</w:t>
      </w:r>
      <w:r w:rsidR="00820296">
        <w:rPr>
          <w:rStyle w:val="normaltextrun"/>
        </w:rPr>
        <w:t>. </w:t>
      </w:r>
      <w:r w:rsidR="00820296">
        <w:rPr>
          <w:rStyle w:val="eop"/>
        </w:rPr>
        <w:t> </w:t>
      </w:r>
      <w:r w:rsidR="00EE4A92">
        <w:rPr>
          <w:rStyle w:val="eop"/>
        </w:rPr>
        <w:t xml:space="preserve">Tiek diskutēts par </w:t>
      </w:r>
      <w:r w:rsidR="00323C67">
        <w:rPr>
          <w:rStyle w:val="eop"/>
        </w:rPr>
        <w:t xml:space="preserve">Jomas </w:t>
      </w:r>
      <w:r>
        <w:rPr>
          <w:rStyle w:val="eop"/>
        </w:rPr>
        <w:t>rīcības virzienu prioritātēm.</w:t>
      </w:r>
      <w:r w:rsidR="00316298">
        <w:rPr>
          <w:rStyle w:val="eop"/>
        </w:rPr>
        <w:t xml:space="preserve"> </w:t>
      </w:r>
      <w:r w:rsidR="00E1564F">
        <w:rPr>
          <w:rStyle w:val="eop"/>
        </w:rPr>
        <w:t>Attiecībā uz Stratēģijas un Rīcības plāna projektu tika izteikti vairāki komentāri un priekšlikumi:</w:t>
      </w:r>
    </w:p>
    <w:p w14:paraId="06380969" w14:textId="331278CC" w:rsidR="00D81208" w:rsidRDefault="00E1564F" w:rsidP="00E1564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 xml:space="preserve">2.1. </w:t>
      </w:r>
      <w:r w:rsidR="00AB5373">
        <w:rPr>
          <w:rStyle w:val="eop"/>
        </w:rPr>
        <w:t xml:space="preserve">Tika precizēti mērķi rīcības virzienā “Cilvēkresursi”. Vadības grupas dalībnieki vienojās, ka ir nepieciešamība pēc precīza pētniecība un attīstība nodarbināto cilvēku skaita, lai nozare </w:t>
      </w:r>
      <w:r w:rsidR="00AB5373">
        <w:rPr>
          <w:rStyle w:val="eop"/>
        </w:rPr>
        <w:lastRenderedPageBreak/>
        <w:t>varētu uz tā balstīt savus lēmumus.</w:t>
      </w:r>
      <w:r w:rsidR="00D81208">
        <w:rPr>
          <w:rStyle w:val="eop"/>
        </w:rPr>
        <w:t xml:space="preserve"> Ir apspriesta nepieciešamība cilvēkresursu piesaiste no ārvalstīm.</w:t>
      </w:r>
      <w:r w:rsidR="00433646">
        <w:rPr>
          <w:rStyle w:val="eop"/>
        </w:rPr>
        <w:t xml:space="preserve"> </w:t>
      </w:r>
      <w:r w:rsidR="00D81208">
        <w:rPr>
          <w:rStyle w:val="eop"/>
        </w:rPr>
        <w:t xml:space="preserve">Agrita Kiopa </w:t>
      </w:r>
      <w:r w:rsidR="00516DD3">
        <w:rPr>
          <w:rStyle w:val="eop"/>
        </w:rPr>
        <w:t xml:space="preserve">ierosina kopīgo sanāksmi ar Ekonomikas ministriju, Veselības ministriju, Izglītības un </w:t>
      </w:r>
      <w:r w:rsidR="00AA4DA8">
        <w:rPr>
          <w:rStyle w:val="eop"/>
        </w:rPr>
        <w:t>Z</w:t>
      </w:r>
      <w:r w:rsidR="00516DD3">
        <w:rPr>
          <w:rStyle w:val="eop"/>
        </w:rPr>
        <w:t xml:space="preserve">inātnes ministriju </w:t>
      </w:r>
      <w:r w:rsidR="00E40675">
        <w:rPr>
          <w:rStyle w:val="eop"/>
        </w:rPr>
        <w:t>par budžeta vietu skaitu un finansējumu nozares attīstībai.</w:t>
      </w:r>
    </w:p>
    <w:p w14:paraId="4B054528" w14:textId="6FC33C1E" w:rsidR="00E40675" w:rsidRDefault="00E40675" w:rsidP="00E1564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2.2.Tiks precizē</w:t>
      </w:r>
      <w:r w:rsidR="00966950">
        <w:rPr>
          <w:rStyle w:val="eop"/>
        </w:rPr>
        <w:t xml:space="preserve">ta prioritāte </w:t>
      </w:r>
      <w:r>
        <w:rPr>
          <w:rStyle w:val="eop"/>
        </w:rPr>
        <w:t xml:space="preserve">par izglītības </w:t>
      </w:r>
      <w:r w:rsidR="00966950">
        <w:rPr>
          <w:rStyle w:val="eop"/>
        </w:rPr>
        <w:t>programmu uzlabošanu un pielāgošanu.</w:t>
      </w:r>
      <w:r w:rsidR="00A46E73">
        <w:rPr>
          <w:rStyle w:val="eop"/>
        </w:rPr>
        <w:t xml:space="preserve"> Ir nepieciešama informācija no Veselības ministrijas</w:t>
      </w:r>
      <w:r w:rsidR="00AA4DA8">
        <w:rPr>
          <w:rStyle w:val="eop"/>
        </w:rPr>
        <w:t>, Izglītības un Zinātnes ministrijas</w:t>
      </w:r>
      <w:r w:rsidR="00A46E73">
        <w:rPr>
          <w:rStyle w:val="eop"/>
        </w:rPr>
        <w:t xml:space="preserve"> </w:t>
      </w:r>
      <w:r w:rsidR="00AA4DA8">
        <w:rPr>
          <w:rStyle w:val="eop"/>
        </w:rPr>
        <w:t xml:space="preserve">un Ekonomikas ministrijas </w:t>
      </w:r>
      <w:r w:rsidR="00A46E73">
        <w:rPr>
          <w:rStyle w:val="eop"/>
        </w:rPr>
        <w:t xml:space="preserve">par </w:t>
      </w:r>
      <w:r w:rsidR="00AA4DA8">
        <w:rPr>
          <w:rStyle w:val="eop"/>
        </w:rPr>
        <w:t xml:space="preserve">pieejamiem finanšu atbalsta instrumentiem un plāniem </w:t>
      </w:r>
      <w:r w:rsidR="00A46E73">
        <w:rPr>
          <w:rStyle w:val="eop"/>
        </w:rPr>
        <w:t xml:space="preserve">cilvēkresursu </w:t>
      </w:r>
      <w:r w:rsidR="00AA4DA8">
        <w:rPr>
          <w:rStyle w:val="eop"/>
        </w:rPr>
        <w:t>apmācības jautājumā. Dagnija Butāne piedāvā kopīgo iepriekšminēto ministriju pārstāvju sanāksmi, lai savstarpēji izrunātu pieejamas programmas.</w:t>
      </w:r>
      <w:r w:rsidR="00DA6C3B">
        <w:rPr>
          <w:rStyle w:val="eop"/>
        </w:rPr>
        <w:t xml:space="preserve"> Agrita Kiopa precizēs apraksta daļu šai prioritātei.</w:t>
      </w:r>
    </w:p>
    <w:p w14:paraId="2D0A2766" w14:textId="5581F687" w:rsidR="00DA6C3B" w:rsidRDefault="00DA6C3B" w:rsidP="00E1564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 xml:space="preserve">2.3. Osvalds Pugovičs vairāk precizēja esošo situāciju ar tehnoloģiju pārnesi. Osvalds Pugovičs ir atbildīgs par izmaiņām prioritātē par </w:t>
      </w:r>
      <w:r w:rsidRPr="00DA6C3B">
        <w:rPr>
          <w:rStyle w:val="eop"/>
        </w:rPr>
        <w:t>“Juridiskās bāzes, kas attiecās uz tehnoloģiju pārnesi, pilnveidošan</w:t>
      </w:r>
      <w:r>
        <w:rPr>
          <w:rStyle w:val="eop"/>
        </w:rPr>
        <w:t>u</w:t>
      </w:r>
      <w:r w:rsidRPr="00DA6C3B">
        <w:rPr>
          <w:rStyle w:val="eop"/>
        </w:rPr>
        <w:t>”</w:t>
      </w:r>
      <w:r>
        <w:rPr>
          <w:rStyle w:val="eop"/>
        </w:rPr>
        <w:t>.</w:t>
      </w:r>
    </w:p>
    <w:p w14:paraId="742EA352" w14:textId="77777777" w:rsidR="002F34A6" w:rsidRDefault="002F34A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61C56E9" w14:textId="45D6EF6E" w:rsidR="005A77E6" w:rsidRPr="00510605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  <w:u w:val="single"/>
        </w:rPr>
      </w:pPr>
      <w:r w:rsidRPr="00510605">
        <w:rPr>
          <w:rStyle w:val="normaltextrun"/>
          <w:b/>
          <w:bCs/>
          <w:u w:val="single"/>
        </w:rPr>
        <w:t>Lēmumi</w:t>
      </w:r>
      <w:r w:rsidR="00101AA2">
        <w:rPr>
          <w:rStyle w:val="normaltextrun"/>
          <w:b/>
          <w:bCs/>
          <w:u w:val="single"/>
        </w:rPr>
        <w:t>:</w:t>
      </w:r>
    </w:p>
    <w:p w14:paraId="6ABB56D1" w14:textId="77777777" w:rsidR="005A77E6" w:rsidRDefault="005A77E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</w:rPr>
      </w:pPr>
    </w:p>
    <w:p w14:paraId="388D8AE1" w14:textId="7A20EE44" w:rsidR="009B5FC0" w:rsidRPr="00C64FA1" w:rsidRDefault="005A77E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C64FA1">
        <w:rPr>
          <w:rStyle w:val="normaltextrun"/>
          <w:b/>
          <w:bCs/>
        </w:rPr>
        <w:t xml:space="preserve">1. </w:t>
      </w:r>
      <w:r w:rsidR="009B5FC0" w:rsidRPr="00C64FA1">
        <w:rPr>
          <w:rStyle w:val="normaltextrun"/>
          <w:b/>
          <w:bCs/>
        </w:rPr>
        <w:t xml:space="preserve">Līdz </w:t>
      </w:r>
      <w:r w:rsidR="009305B2">
        <w:rPr>
          <w:rStyle w:val="normaltextrun"/>
          <w:b/>
          <w:bCs/>
        </w:rPr>
        <w:t>6.decembrim</w:t>
      </w:r>
      <w:r w:rsidR="00DA6C3B">
        <w:rPr>
          <w:rStyle w:val="normaltextrun"/>
          <w:b/>
          <w:bCs/>
        </w:rPr>
        <w:t xml:space="preserve"> (ieskaitot)</w:t>
      </w:r>
      <w:r w:rsidR="009305B2">
        <w:rPr>
          <w:rStyle w:val="normaltextrun"/>
          <w:b/>
          <w:bCs/>
        </w:rPr>
        <w:t xml:space="preserve"> </w:t>
      </w:r>
      <w:r w:rsidR="009B5FC0" w:rsidRPr="00C64FA1">
        <w:rPr>
          <w:rStyle w:val="normaltextrun"/>
          <w:b/>
          <w:bCs/>
        </w:rPr>
        <w:t xml:space="preserve">iestrādāt </w:t>
      </w:r>
      <w:r w:rsidR="00DA6C3B">
        <w:rPr>
          <w:rStyle w:val="normaltextrun"/>
          <w:b/>
          <w:bCs/>
        </w:rPr>
        <w:t xml:space="preserve">priekšlikumus stratēģijas un </w:t>
      </w:r>
      <w:r w:rsidR="009B5FC0" w:rsidRPr="00C64FA1">
        <w:rPr>
          <w:rStyle w:val="normaltextrun"/>
          <w:b/>
          <w:bCs/>
        </w:rPr>
        <w:t>rīcības plānā</w:t>
      </w:r>
      <w:r w:rsidR="00DA6C3B">
        <w:rPr>
          <w:rStyle w:val="normaltextrun"/>
          <w:b/>
          <w:bCs/>
        </w:rPr>
        <w:t>.</w:t>
      </w:r>
    </w:p>
    <w:p w14:paraId="0E9606E7" w14:textId="1964B79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04925D9" w14:textId="02BE2B45" w:rsidR="00820296" w:rsidRPr="00F14F97" w:rsidRDefault="00DA6C3B" w:rsidP="7DD2FDD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lastRenderedPageBreak/>
        <w:t>2.</w:t>
      </w:r>
      <w:r w:rsidR="005A77E6" w:rsidRPr="7DD2FDDB">
        <w:rPr>
          <w:rStyle w:val="normaltextrun"/>
          <w:b/>
          <w:bCs/>
        </w:rPr>
        <w:t>N</w:t>
      </w:r>
      <w:r w:rsidR="00820296" w:rsidRPr="7DD2FDDB">
        <w:rPr>
          <w:rStyle w:val="normaltextrun"/>
          <w:b/>
          <w:bCs/>
        </w:rPr>
        <w:t>ā</w:t>
      </w:r>
      <w:r w:rsidR="00F14F97" w:rsidRPr="7DD2FDDB">
        <w:rPr>
          <w:rStyle w:val="normaltextrun"/>
          <w:b/>
          <w:bCs/>
        </w:rPr>
        <w:t>k</w:t>
      </w:r>
      <w:r w:rsidR="6DABBCD5" w:rsidRPr="7DD2FDDB">
        <w:rPr>
          <w:rStyle w:val="normaltextrun"/>
          <w:b/>
          <w:bCs/>
        </w:rPr>
        <w:t>amā</w:t>
      </w:r>
      <w:r w:rsidR="00F14F97" w:rsidRPr="7DD2FDDB">
        <w:rPr>
          <w:rStyle w:val="normaltextrun"/>
          <w:b/>
          <w:bCs/>
        </w:rPr>
        <w:t xml:space="preserve"> tikšanās</w:t>
      </w:r>
      <w:r w:rsidR="00F14F97" w:rsidRPr="7DD2FDDB">
        <w:rPr>
          <w:rFonts w:ascii="Segoe UI" w:hAnsi="Segoe UI" w:cs="Segoe UI"/>
          <w:sz w:val="18"/>
          <w:szCs w:val="18"/>
        </w:rPr>
        <w:t xml:space="preserve">: </w:t>
      </w:r>
      <w:r w:rsidR="00815C72">
        <w:rPr>
          <w:rStyle w:val="normaltextrun"/>
        </w:rPr>
        <w:t>7</w:t>
      </w:r>
      <w:r w:rsidR="00495096" w:rsidRPr="7DD2FDDB">
        <w:rPr>
          <w:rStyle w:val="normaltextrun"/>
        </w:rPr>
        <w:t>.</w:t>
      </w:r>
      <w:r w:rsidR="00815C72">
        <w:rPr>
          <w:rStyle w:val="normaltextrun"/>
        </w:rPr>
        <w:t xml:space="preserve"> decembrī</w:t>
      </w:r>
      <w:r w:rsidR="005A77E6" w:rsidRPr="7DD2FDDB">
        <w:rPr>
          <w:rStyle w:val="normaltextrun"/>
        </w:rPr>
        <w:t xml:space="preserve"> plkst.1</w:t>
      </w:r>
      <w:r w:rsidR="0048250B">
        <w:rPr>
          <w:rStyle w:val="normaltextrun"/>
        </w:rPr>
        <w:t>3:</w:t>
      </w:r>
      <w:r w:rsidR="005A77E6" w:rsidRPr="7DD2FDDB">
        <w:rPr>
          <w:rStyle w:val="normaltextrun"/>
        </w:rPr>
        <w:t>00</w:t>
      </w:r>
      <w:r w:rsidR="009C4357" w:rsidRPr="7DD2FDDB">
        <w:rPr>
          <w:rStyle w:val="normaltextrun"/>
        </w:rPr>
        <w:t>.</w:t>
      </w:r>
    </w:p>
    <w:p w14:paraId="3B7189DD" w14:textId="1933314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5BF67DA8" w14:textId="77777777" w:rsidR="00DA6C3B" w:rsidRDefault="00DA6C3B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DC2B9D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Sēdē tika izskatīti visi darba kārtībā iekļautie jautājumi.</w:t>
      </w:r>
      <w:r>
        <w:rPr>
          <w:rStyle w:val="eop"/>
        </w:rPr>
        <w:t> </w:t>
      </w:r>
    </w:p>
    <w:p w14:paraId="025FD77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Sēdes dalībniekiem nav nekādu citu iebildumu, piezīmju vai jautājumu.</w:t>
      </w:r>
      <w:r>
        <w:rPr>
          <w:rStyle w:val="eop"/>
        </w:rPr>
        <w:t> </w:t>
      </w:r>
    </w:p>
    <w:p w14:paraId="010ADFAA" w14:textId="77777777" w:rsidR="00DA6C3B" w:rsidRDefault="00DA6C3B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1D94406" w14:textId="548EB036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77136D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 tiek slēgta.</w:t>
      </w:r>
      <w:r>
        <w:rPr>
          <w:rStyle w:val="eop"/>
        </w:rPr>
        <w:t> </w:t>
      </w:r>
    </w:p>
    <w:p w14:paraId="3F5F979D" w14:textId="2BC2F88A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 1</w:t>
      </w:r>
      <w:r w:rsidR="7A2CF7BD" w:rsidRPr="07983481">
        <w:rPr>
          <w:rStyle w:val="normaltextrun"/>
          <w:i/>
          <w:iCs/>
        </w:rPr>
        <w:t>1</w:t>
      </w:r>
      <w:r w:rsidRPr="07983481">
        <w:rPr>
          <w:rStyle w:val="normaltextrun"/>
          <w:i/>
          <w:iCs/>
        </w:rPr>
        <w:t>:</w:t>
      </w:r>
      <w:r w:rsidR="33CF35EC" w:rsidRPr="07983481">
        <w:rPr>
          <w:rStyle w:val="normaltextrun"/>
          <w:i/>
          <w:iCs/>
        </w:rPr>
        <w:t>30</w:t>
      </w:r>
      <w:r w:rsidRPr="07983481">
        <w:rPr>
          <w:rStyle w:val="eop"/>
        </w:rPr>
        <w:t> </w:t>
      </w:r>
    </w:p>
    <w:p w14:paraId="30FB4FE2" w14:textId="3434604D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3108FB4" w14:textId="0197A7CF" w:rsidR="0058664B" w:rsidRPr="002E3BD2" w:rsidRDefault="0058664B" w:rsidP="0058664B">
      <w:pPr>
        <w:pStyle w:val="paragraph"/>
        <w:spacing w:before="0" w:beforeAutospacing="0" w:after="0" w:afterAutospacing="0" w:line="276" w:lineRule="auto"/>
        <w:jc w:val="both"/>
        <w:textAlignment w:val="baseline"/>
      </w:pPr>
      <w:r w:rsidRPr="002E3BD2">
        <w:t>VADĪBAS GRUPAS PRIEKŠSĒDĒTĀJ</w:t>
      </w:r>
      <w:r w:rsidR="0048250B">
        <w:t>S</w:t>
      </w:r>
      <w:r w:rsidRPr="002E3BD2">
        <w:tab/>
      </w:r>
      <w:r w:rsidRPr="002E3BD2">
        <w:tab/>
      </w:r>
      <w:r w:rsidRPr="002E3BD2">
        <w:tab/>
      </w:r>
      <w:r w:rsidR="0048250B">
        <w:t>OSVALDS PUGOVIČS</w:t>
      </w:r>
    </w:p>
    <w:p w14:paraId="34BFF46B" w14:textId="77777777" w:rsidR="0058664B" w:rsidRDefault="0058664B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85F4396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1483B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B225290" w14:textId="0AB40680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</w:rPr>
        <w:t>SĒDES PROTOKOLU SASTĀDĪJA:</w:t>
      </w:r>
      <w:r>
        <w:tab/>
      </w:r>
      <w:r>
        <w:tab/>
      </w:r>
      <w:r>
        <w:tab/>
      </w:r>
      <w:r w:rsidR="0048250B">
        <w:rPr>
          <w:rStyle w:val="normaltextrun"/>
        </w:rPr>
        <w:t>Kārlis Ketners</w:t>
      </w:r>
    </w:p>
    <w:p w14:paraId="6CB04C6E" w14:textId="42710E59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1CF2F234" w14:textId="2F428690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6311BB4" w14:textId="4500969E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29EF727" w14:textId="77777777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E134058" w14:textId="53985E30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B76156A" w14:textId="2B9A06A4" w:rsidR="00AC1A61" w:rsidRPr="00F83CB3" w:rsidRDefault="0027615A" w:rsidP="00F83CB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mbria" w:hAnsi="Cambria"/>
          <w:sz w:val="18"/>
          <w:szCs w:val="18"/>
        </w:rPr>
        <w:t>DOKUMENTS PARAKSTĪTS ELEKTRONISKI AR DROŠU ELEKTRONISKO PARAKSTU UN SATUR LAIKA ZĪMOGU</w:t>
      </w:r>
    </w:p>
    <w:sectPr w:rsidR="00AC1A61" w:rsidRPr="00F83CB3" w:rsidSect="009D6162">
      <w:headerReference w:type="default" r:id="rId11"/>
      <w:footerReference w:type="default" r:id="rId12"/>
      <w:pgSz w:w="11899" w:h="16838"/>
      <w:pgMar w:top="929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B3B08" w14:textId="77777777" w:rsidR="007E37FB" w:rsidRDefault="007E37FB" w:rsidP="00AC1A61">
      <w:pPr>
        <w:spacing w:after="0"/>
      </w:pPr>
      <w:r>
        <w:separator/>
      </w:r>
    </w:p>
  </w:endnote>
  <w:endnote w:type="continuationSeparator" w:id="0">
    <w:p w14:paraId="6ECFF46F" w14:textId="77777777" w:rsidR="007E37FB" w:rsidRDefault="007E37FB" w:rsidP="00AC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2A493" w14:textId="2CE9A1E3" w:rsidR="007971F1" w:rsidRPr="007971F1" w:rsidRDefault="009A7045" w:rsidP="007971F1">
    <w:pPr>
      <w:pStyle w:val="Footer"/>
      <w:jc w:val="center"/>
      <w:rPr>
        <w:sz w:val="24"/>
      </w:rPr>
    </w:pPr>
    <w:r w:rsidRPr="007971F1">
      <w:rPr>
        <w:sz w:val="24"/>
      </w:rPr>
      <w:fldChar w:fldCharType="begin"/>
    </w:r>
    <w:r w:rsidRPr="007971F1">
      <w:rPr>
        <w:sz w:val="24"/>
      </w:rPr>
      <w:instrText xml:space="preserve"> PAGE   \* MERGEFORMAT </w:instrText>
    </w:r>
    <w:r w:rsidRPr="007971F1">
      <w:rPr>
        <w:sz w:val="24"/>
      </w:rPr>
      <w:fldChar w:fldCharType="separate"/>
    </w:r>
    <w:r w:rsidR="00BE6CD6">
      <w:rPr>
        <w:noProof/>
        <w:sz w:val="24"/>
      </w:rPr>
      <w:t>3</w:t>
    </w:r>
    <w:r w:rsidRPr="007971F1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9B462" w14:textId="77777777" w:rsidR="007E37FB" w:rsidRDefault="007E37FB" w:rsidP="00AC1A61">
      <w:pPr>
        <w:spacing w:after="0"/>
      </w:pPr>
      <w:r>
        <w:separator/>
      </w:r>
    </w:p>
  </w:footnote>
  <w:footnote w:type="continuationSeparator" w:id="0">
    <w:p w14:paraId="762D0B70" w14:textId="77777777" w:rsidR="007E37FB" w:rsidRDefault="007E37FB" w:rsidP="00AC1A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4E09D" w14:textId="75F4AB86" w:rsidR="0025185E" w:rsidRDefault="00BE6CD6" w:rsidP="00076A78">
    <w:pPr>
      <w:pStyle w:val="Header"/>
      <w:tabs>
        <w:tab w:val="clear" w:pos="4320"/>
        <w:tab w:val="clear" w:pos="8640"/>
        <w:tab w:val="center" w:pos="142"/>
        <w:tab w:val="right" w:pos="9072"/>
      </w:tabs>
      <w:ind w:firstLine="0"/>
      <w:rPr>
        <w:lang w:val="cs-C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B53C1"/>
    <w:multiLevelType w:val="multilevel"/>
    <w:tmpl w:val="C4FC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86ABC"/>
    <w:multiLevelType w:val="multilevel"/>
    <w:tmpl w:val="D98C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97911"/>
    <w:multiLevelType w:val="hybridMultilevel"/>
    <w:tmpl w:val="4F96AC5E"/>
    <w:lvl w:ilvl="0" w:tplc="6E1CB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16368E"/>
    <w:multiLevelType w:val="hybridMultilevel"/>
    <w:tmpl w:val="022CA4AC"/>
    <w:lvl w:ilvl="0" w:tplc="D32867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916B9"/>
    <w:multiLevelType w:val="multilevel"/>
    <w:tmpl w:val="895E3D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F71FBD"/>
    <w:multiLevelType w:val="hybridMultilevel"/>
    <w:tmpl w:val="6E6C9EE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AE0"/>
    <w:multiLevelType w:val="multilevel"/>
    <w:tmpl w:val="98A0B8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71405C9"/>
    <w:multiLevelType w:val="multilevel"/>
    <w:tmpl w:val="2BA6FB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zMbA0NjExMDcxMTdX0lEKTi0uzszPAykwqgUAQ3F5ESwAAAA="/>
  </w:docVars>
  <w:rsids>
    <w:rsidRoot w:val="00AC1A61"/>
    <w:rsid w:val="00061DB3"/>
    <w:rsid w:val="00062C51"/>
    <w:rsid w:val="00082DB2"/>
    <w:rsid w:val="000B77FB"/>
    <w:rsid w:val="000D70FA"/>
    <w:rsid w:val="00101AA2"/>
    <w:rsid w:val="00115E7E"/>
    <w:rsid w:val="0014194C"/>
    <w:rsid w:val="00147F91"/>
    <w:rsid w:val="00153DB9"/>
    <w:rsid w:val="00155520"/>
    <w:rsid w:val="00174C39"/>
    <w:rsid w:val="001A1FBF"/>
    <w:rsid w:val="001B6F4A"/>
    <w:rsid w:val="001C5572"/>
    <w:rsid w:val="0021224D"/>
    <w:rsid w:val="0022053F"/>
    <w:rsid w:val="0022144B"/>
    <w:rsid w:val="00221E1F"/>
    <w:rsid w:val="00235257"/>
    <w:rsid w:val="00237E37"/>
    <w:rsid w:val="002432A2"/>
    <w:rsid w:val="002434F8"/>
    <w:rsid w:val="00263A7E"/>
    <w:rsid w:val="0027615A"/>
    <w:rsid w:val="002B3F81"/>
    <w:rsid w:val="002D34DC"/>
    <w:rsid w:val="002E4F3B"/>
    <w:rsid w:val="002E5574"/>
    <w:rsid w:val="002F34A6"/>
    <w:rsid w:val="002F4832"/>
    <w:rsid w:val="002F4FD3"/>
    <w:rsid w:val="002F7322"/>
    <w:rsid w:val="00312481"/>
    <w:rsid w:val="00315D72"/>
    <w:rsid w:val="00316298"/>
    <w:rsid w:val="00323C67"/>
    <w:rsid w:val="00327CF8"/>
    <w:rsid w:val="00350143"/>
    <w:rsid w:val="00356B90"/>
    <w:rsid w:val="00357BD4"/>
    <w:rsid w:val="0036277D"/>
    <w:rsid w:val="0037041B"/>
    <w:rsid w:val="00380985"/>
    <w:rsid w:val="003861B1"/>
    <w:rsid w:val="0039498E"/>
    <w:rsid w:val="00395910"/>
    <w:rsid w:val="003B15DB"/>
    <w:rsid w:val="003C0422"/>
    <w:rsid w:val="003D2BD4"/>
    <w:rsid w:val="003F10C6"/>
    <w:rsid w:val="003F7F6F"/>
    <w:rsid w:val="00411971"/>
    <w:rsid w:val="004120A5"/>
    <w:rsid w:val="00416AC1"/>
    <w:rsid w:val="00422136"/>
    <w:rsid w:val="00433646"/>
    <w:rsid w:val="00437212"/>
    <w:rsid w:val="00437BD6"/>
    <w:rsid w:val="00444F15"/>
    <w:rsid w:val="00467AF4"/>
    <w:rsid w:val="0047577F"/>
    <w:rsid w:val="0048250B"/>
    <w:rsid w:val="00493339"/>
    <w:rsid w:val="00495096"/>
    <w:rsid w:val="004B5510"/>
    <w:rsid w:val="004C1A28"/>
    <w:rsid w:val="004C757E"/>
    <w:rsid w:val="004D2527"/>
    <w:rsid w:val="004F289E"/>
    <w:rsid w:val="004F6184"/>
    <w:rsid w:val="005013F3"/>
    <w:rsid w:val="00510605"/>
    <w:rsid w:val="00516DD3"/>
    <w:rsid w:val="0052032A"/>
    <w:rsid w:val="00544E4D"/>
    <w:rsid w:val="00544F82"/>
    <w:rsid w:val="00584571"/>
    <w:rsid w:val="0058664B"/>
    <w:rsid w:val="005A77E6"/>
    <w:rsid w:val="005B1C9D"/>
    <w:rsid w:val="005B33A2"/>
    <w:rsid w:val="005C44A6"/>
    <w:rsid w:val="005C497A"/>
    <w:rsid w:val="005E5854"/>
    <w:rsid w:val="005F76F4"/>
    <w:rsid w:val="00607CEA"/>
    <w:rsid w:val="006217D9"/>
    <w:rsid w:val="006255A9"/>
    <w:rsid w:val="00631CB9"/>
    <w:rsid w:val="00683AD5"/>
    <w:rsid w:val="006A3E62"/>
    <w:rsid w:val="006E4D51"/>
    <w:rsid w:val="006E52D2"/>
    <w:rsid w:val="0070407A"/>
    <w:rsid w:val="00704CE3"/>
    <w:rsid w:val="0070581D"/>
    <w:rsid w:val="0073609A"/>
    <w:rsid w:val="00742428"/>
    <w:rsid w:val="00743BDD"/>
    <w:rsid w:val="00745484"/>
    <w:rsid w:val="00752C2F"/>
    <w:rsid w:val="00755C87"/>
    <w:rsid w:val="00767240"/>
    <w:rsid w:val="00770D15"/>
    <w:rsid w:val="00777E4E"/>
    <w:rsid w:val="00797AC3"/>
    <w:rsid w:val="00797B05"/>
    <w:rsid w:val="007C0C64"/>
    <w:rsid w:val="007C37F9"/>
    <w:rsid w:val="007D31B8"/>
    <w:rsid w:val="007D37F2"/>
    <w:rsid w:val="007E37FB"/>
    <w:rsid w:val="007E4395"/>
    <w:rsid w:val="00815C72"/>
    <w:rsid w:val="00820296"/>
    <w:rsid w:val="008272C7"/>
    <w:rsid w:val="00830671"/>
    <w:rsid w:val="0083759E"/>
    <w:rsid w:val="00855923"/>
    <w:rsid w:val="008C4DBA"/>
    <w:rsid w:val="008E7691"/>
    <w:rsid w:val="008F37B9"/>
    <w:rsid w:val="00903E9F"/>
    <w:rsid w:val="00914FBB"/>
    <w:rsid w:val="009305B2"/>
    <w:rsid w:val="00937ED1"/>
    <w:rsid w:val="0094472E"/>
    <w:rsid w:val="00960458"/>
    <w:rsid w:val="00966950"/>
    <w:rsid w:val="009A7045"/>
    <w:rsid w:val="009B5D8B"/>
    <w:rsid w:val="009B5FC0"/>
    <w:rsid w:val="009C4357"/>
    <w:rsid w:val="009D1E3E"/>
    <w:rsid w:val="009D3EE3"/>
    <w:rsid w:val="009D6162"/>
    <w:rsid w:val="009D7021"/>
    <w:rsid w:val="009E3E12"/>
    <w:rsid w:val="00A06D6E"/>
    <w:rsid w:val="00A21D1E"/>
    <w:rsid w:val="00A243CF"/>
    <w:rsid w:val="00A332CD"/>
    <w:rsid w:val="00A43FD9"/>
    <w:rsid w:val="00A46E73"/>
    <w:rsid w:val="00A55F77"/>
    <w:rsid w:val="00A5652C"/>
    <w:rsid w:val="00A936DE"/>
    <w:rsid w:val="00AA4DA8"/>
    <w:rsid w:val="00AB5373"/>
    <w:rsid w:val="00AC1A61"/>
    <w:rsid w:val="00AD08F2"/>
    <w:rsid w:val="00AE6A80"/>
    <w:rsid w:val="00AF5E6C"/>
    <w:rsid w:val="00AF77DC"/>
    <w:rsid w:val="00B17BAB"/>
    <w:rsid w:val="00B2459C"/>
    <w:rsid w:val="00B26DB6"/>
    <w:rsid w:val="00B36761"/>
    <w:rsid w:val="00B555ED"/>
    <w:rsid w:val="00B635DD"/>
    <w:rsid w:val="00B70514"/>
    <w:rsid w:val="00B82472"/>
    <w:rsid w:val="00B86E7C"/>
    <w:rsid w:val="00B94C9B"/>
    <w:rsid w:val="00BA5404"/>
    <w:rsid w:val="00BE1694"/>
    <w:rsid w:val="00BE6CD6"/>
    <w:rsid w:val="00BF22F0"/>
    <w:rsid w:val="00BF7A17"/>
    <w:rsid w:val="00C052E4"/>
    <w:rsid w:val="00C220C2"/>
    <w:rsid w:val="00C245B9"/>
    <w:rsid w:val="00C26294"/>
    <w:rsid w:val="00C43784"/>
    <w:rsid w:val="00C64FA1"/>
    <w:rsid w:val="00C76138"/>
    <w:rsid w:val="00C84971"/>
    <w:rsid w:val="00C86591"/>
    <w:rsid w:val="00C912D7"/>
    <w:rsid w:val="00CA29B8"/>
    <w:rsid w:val="00CC37D2"/>
    <w:rsid w:val="00CC3A26"/>
    <w:rsid w:val="00CE0513"/>
    <w:rsid w:val="00CE4BB9"/>
    <w:rsid w:val="00D0618B"/>
    <w:rsid w:val="00D57764"/>
    <w:rsid w:val="00D71FFE"/>
    <w:rsid w:val="00D81208"/>
    <w:rsid w:val="00D92E49"/>
    <w:rsid w:val="00DA6C3B"/>
    <w:rsid w:val="00DC3423"/>
    <w:rsid w:val="00DF7E73"/>
    <w:rsid w:val="00E0571C"/>
    <w:rsid w:val="00E1425B"/>
    <w:rsid w:val="00E1564F"/>
    <w:rsid w:val="00E16E36"/>
    <w:rsid w:val="00E221E6"/>
    <w:rsid w:val="00E40675"/>
    <w:rsid w:val="00E46C5A"/>
    <w:rsid w:val="00E55FA1"/>
    <w:rsid w:val="00E57C50"/>
    <w:rsid w:val="00E618CE"/>
    <w:rsid w:val="00E80728"/>
    <w:rsid w:val="00E832F9"/>
    <w:rsid w:val="00EA74D2"/>
    <w:rsid w:val="00EB261E"/>
    <w:rsid w:val="00EE3D67"/>
    <w:rsid w:val="00EE4A92"/>
    <w:rsid w:val="00EF39C5"/>
    <w:rsid w:val="00F072AD"/>
    <w:rsid w:val="00F11FB6"/>
    <w:rsid w:val="00F14F97"/>
    <w:rsid w:val="00F20362"/>
    <w:rsid w:val="00F27413"/>
    <w:rsid w:val="00F44161"/>
    <w:rsid w:val="00F539A8"/>
    <w:rsid w:val="00F574AC"/>
    <w:rsid w:val="00F6140D"/>
    <w:rsid w:val="00F74668"/>
    <w:rsid w:val="00F76F50"/>
    <w:rsid w:val="00F83CB3"/>
    <w:rsid w:val="00F876D6"/>
    <w:rsid w:val="00F9532E"/>
    <w:rsid w:val="00FB0A91"/>
    <w:rsid w:val="00FC5BDB"/>
    <w:rsid w:val="00FF25EF"/>
    <w:rsid w:val="00FF3727"/>
    <w:rsid w:val="07983481"/>
    <w:rsid w:val="0CC10FBF"/>
    <w:rsid w:val="26224BE5"/>
    <w:rsid w:val="2FA52AC6"/>
    <w:rsid w:val="33CF35EC"/>
    <w:rsid w:val="37DEE223"/>
    <w:rsid w:val="38438322"/>
    <w:rsid w:val="49F00D36"/>
    <w:rsid w:val="4BC54F05"/>
    <w:rsid w:val="6BE7EE1D"/>
    <w:rsid w:val="6DABBCD5"/>
    <w:rsid w:val="710AE1AC"/>
    <w:rsid w:val="7A2CF7BD"/>
    <w:rsid w:val="7DD2F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E902A6"/>
  <w15:chartTrackingRefBased/>
  <w15:docId w15:val="{F01090AD-888D-1446-AC38-835482EA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A61"/>
    <w:pPr>
      <w:spacing w:after="240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A61"/>
    <w:pPr>
      <w:keepNext/>
      <w:spacing w:before="600" w:after="600"/>
      <w:ind w:firstLine="0"/>
      <w:jc w:val="center"/>
      <w:outlineLvl w:val="0"/>
    </w:pPr>
    <w:rPr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A61"/>
    <w:rPr>
      <w:rFonts w:ascii="Times New Roman" w:eastAsia="Times New Roman" w:hAnsi="Times New Roman" w:cs="Times New Roman"/>
      <w:b/>
      <w:bCs/>
      <w:kern w:val="32"/>
      <w:sz w:val="28"/>
      <w:szCs w:val="32"/>
      <w:lang w:val="lv-LV"/>
    </w:rPr>
  </w:style>
  <w:style w:type="paragraph" w:styleId="Header">
    <w:name w:val="header"/>
    <w:basedOn w:val="Normal"/>
    <w:link w:val="HeaderChar"/>
    <w:rsid w:val="00AC1A61"/>
    <w:pPr>
      <w:tabs>
        <w:tab w:val="center" w:pos="4320"/>
        <w:tab w:val="right" w:pos="8640"/>
      </w:tabs>
    </w:pPr>
    <w:rPr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AC1A61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rsid w:val="00AC1A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A61"/>
    <w:rPr>
      <w:rFonts w:ascii="Times New Roman" w:eastAsia="Times New Roman" w:hAnsi="Times New Roman" w:cs="Times New Roman"/>
      <w:sz w:val="28"/>
      <w:lang w:val="lv-LV"/>
    </w:rPr>
  </w:style>
  <w:style w:type="paragraph" w:styleId="ListParagraph">
    <w:name w:val="List Paragraph"/>
    <w:basedOn w:val="Normal"/>
    <w:qFormat/>
    <w:rsid w:val="00F9532E"/>
    <w:pPr>
      <w:ind w:left="720"/>
      <w:contextualSpacing/>
    </w:pPr>
  </w:style>
  <w:style w:type="paragraph" w:customStyle="1" w:styleId="paragraph">
    <w:name w:val="paragraph"/>
    <w:basedOn w:val="Normal"/>
    <w:rsid w:val="00820296"/>
    <w:pPr>
      <w:spacing w:before="100" w:beforeAutospacing="1" w:after="100" w:afterAutospacing="1"/>
      <w:ind w:firstLine="0"/>
      <w:jc w:val="left"/>
    </w:pPr>
    <w:rPr>
      <w:sz w:val="24"/>
      <w:lang w:eastAsia="lv-LV"/>
    </w:rPr>
  </w:style>
  <w:style w:type="character" w:customStyle="1" w:styleId="normaltextrun">
    <w:name w:val="normaltextrun"/>
    <w:basedOn w:val="DefaultParagraphFont"/>
    <w:rsid w:val="00820296"/>
  </w:style>
  <w:style w:type="character" w:customStyle="1" w:styleId="scxw95445270">
    <w:name w:val="scxw95445270"/>
    <w:basedOn w:val="DefaultParagraphFont"/>
    <w:rsid w:val="00820296"/>
  </w:style>
  <w:style w:type="character" w:customStyle="1" w:styleId="eop">
    <w:name w:val="eop"/>
    <w:basedOn w:val="DefaultParagraphFont"/>
    <w:rsid w:val="00820296"/>
  </w:style>
  <w:style w:type="character" w:customStyle="1" w:styleId="tabchar">
    <w:name w:val="tabchar"/>
    <w:basedOn w:val="DefaultParagraphFont"/>
    <w:rsid w:val="00820296"/>
  </w:style>
  <w:style w:type="character" w:styleId="Emphasis">
    <w:name w:val="Emphasis"/>
    <w:basedOn w:val="DefaultParagraphFont"/>
    <w:uiPriority w:val="20"/>
    <w:qFormat/>
    <w:rsid w:val="003D2BD4"/>
    <w:rPr>
      <w:i/>
      <w:iCs/>
    </w:rPr>
  </w:style>
  <w:style w:type="character" w:styleId="Hyperlink">
    <w:name w:val="Hyperlink"/>
    <w:basedOn w:val="DefaultParagraphFont"/>
    <w:uiPriority w:val="99"/>
    <w:unhideWhenUsed/>
    <w:rsid w:val="00B2459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459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F28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8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8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8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89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34B70D54985439DCCE88700C539DE" ma:contentTypeVersion="13" ma:contentTypeDescription="Create a new document." ma:contentTypeScope="" ma:versionID="58a30adc8740d31241bd0e2dc509d143">
  <xsd:schema xmlns:xsd="http://www.w3.org/2001/XMLSchema" xmlns:xs="http://www.w3.org/2001/XMLSchema" xmlns:p="http://schemas.microsoft.com/office/2006/metadata/properties" xmlns:ns2="81f6f2e4-fc4c-4a46-9b37-a73f71fc14cc" xmlns:ns3="fdad1062-fa1d-4654-b0c1-70711519db34" targetNamespace="http://schemas.microsoft.com/office/2006/metadata/properties" ma:root="true" ma:fieldsID="1b08d21c6d12ee57bc8c8c92d726b894" ns2:_="" ns3:_="">
    <xsd:import namespace="81f6f2e4-fc4c-4a46-9b37-a73f71fc14cc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ent_x0101_r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f2e4-fc4c-4a46-9b37-a73f71fc1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ent_x0101_rs" ma:index="12" nillable="true" ma:displayName="Komentārs" ma:format="Dropdown" ma:internalName="Koment_x0101_rs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9f05e0d-6e00-4405-a397-816898ecb819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Koment_x0101_rs xmlns="81f6f2e4-fc4c-4a46-9b37-a73f71fc14cc" xsi:nil="true"/>
    <lcf76f155ced4ddcb4097134ff3c332f xmlns="81f6f2e4-fc4c-4a46-9b37-a73f71fc14c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45D90-ACCF-4B1C-B1BB-3F60109E2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6f2e4-fc4c-4a46-9b37-a73f71fc14cc"/>
    <ds:schemaRef ds:uri="fdad1062-fa1d-4654-b0c1-70711519d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17429-3B0F-463C-B78A-62D03A6CA5E5}">
  <ds:schemaRefs>
    <ds:schemaRef ds:uri="http://purl.org/dc/elements/1.1/"/>
    <ds:schemaRef ds:uri="81f6f2e4-fc4c-4a46-9b37-a73f71fc14cc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dad1062-fa1d-4654-b0c1-70711519db3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7B6B92-A3FE-4438-BB21-F416C8D5A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B5C87-46AD-44E8-9F16-79069393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7E925960.dotm</Template>
  <TotalTime>1</TotalTime>
  <Pages>3</Pages>
  <Words>908</Words>
  <Characters>5181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Pugovics, Osvalds</cp:lastModifiedBy>
  <cp:revision>2</cp:revision>
  <dcterms:created xsi:type="dcterms:W3CDTF">2022-12-01T15:15:00Z</dcterms:created>
  <dcterms:modified xsi:type="dcterms:W3CDTF">2022-12-01T15:15:00Z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0x01010005234B70D54985439DCCE88700C539DE</vt:lpwstr>
  </property>
  <property fmtid="{D5CDD505-2E9C-101B-9397-08002B2CF9AE}" pid="3" name="MediaServiceImageTags">
    <vt:lpwstr/>
  </property>
  <property fmtid="{D5CDD505-2E9C-101B-9397-08002B2CF9AE}" pid="4" name="GrammarlyDocumentId">
    <vt:lpwstr>f300bcab136a2d7a9ac8b367e77a408734e0babdeb922fb0a0ff7b00e77275ae</vt:lpwstr>
  </property>
</Properties>
</file>